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7DB" w:rsidRDefault="006127DB" w:rsidP="006127DB">
      <w:pPr>
        <w:pStyle w:val="NoSpacing"/>
      </w:pPr>
      <w:r>
        <w:rPr>
          <w:u w:val="single"/>
        </w:rPr>
        <w:t>Beatrice CAVENDISSH</w:t>
      </w:r>
      <w:r>
        <w:t xml:space="preserve">        (b.ca.1419</w:t>
      </w:r>
      <w:bookmarkStart w:id="0" w:name="_GoBack"/>
      <w:bookmarkEnd w:id="0"/>
      <w:r>
        <w:t>)</w:t>
      </w:r>
    </w:p>
    <w:p w:rsidR="006127DB" w:rsidRDefault="006127DB" w:rsidP="006127DB">
      <w:pPr>
        <w:pStyle w:val="NoSpacing"/>
      </w:pPr>
    </w:p>
    <w:p w:rsidR="006127DB" w:rsidRDefault="006127DB" w:rsidP="006127DB">
      <w:pPr>
        <w:pStyle w:val="NoSpacing"/>
      </w:pPr>
    </w:p>
    <w:p w:rsidR="006127DB" w:rsidRDefault="006127DB" w:rsidP="006127DB">
      <w:pPr>
        <w:pStyle w:val="NoSpacing"/>
      </w:pPr>
      <w:r>
        <w:t xml:space="preserve">Daughter of John </w:t>
      </w:r>
      <w:proofErr w:type="spellStart"/>
      <w:r>
        <w:t>Cavendissh</w:t>
      </w:r>
      <w:proofErr w:type="spellEnd"/>
      <w:r>
        <w:t xml:space="preserve"> and his wife, Alice(q.v.).</w:t>
      </w:r>
    </w:p>
    <w:p w:rsidR="006127DB" w:rsidRDefault="006127DB" w:rsidP="006127DB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23-63)</w:t>
      </w:r>
    </w:p>
    <w:p w:rsidR="006127DB" w:rsidRDefault="006127DB" w:rsidP="006127DB">
      <w:pPr>
        <w:pStyle w:val="NoSpacing"/>
      </w:pPr>
    </w:p>
    <w:p w:rsidR="006127DB" w:rsidRDefault="006127DB" w:rsidP="006127DB">
      <w:pPr>
        <w:pStyle w:val="NoSpacing"/>
      </w:pPr>
    </w:p>
    <w:p w:rsidR="006127DB" w:rsidRDefault="006127DB" w:rsidP="006127DB">
      <w:pPr>
        <w:pStyle w:val="NoSpacing"/>
      </w:pPr>
      <w:r>
        <w:t>30 Dec.1427</w:t>
      </w:r>
      <w:r>
        <w:tab/>
        <w:t>Her mother died.   (ibid.)</w:t>
      </w:r>
    </w:p>
    <w:p w:rsidR="006127DB" w:rsidRDefault="006127DB" w:rsidP="006127DB">
      <w:pPr>
        <w:pStyle w:val="NoSpacing"/>
      </w:pPr>
    </w:p>
    <w:p w:rsidR="006127DB" w:rsidRDefault="006127DB" w:rsidP="006127DB">
      <w:pPr>
        <w:pStyle w:val="NoSpacing"/>
      </w:pPr>
    </w:p>
    <w:p w:rsidR="006127DB" w:rsidRPr="00D97EB6" w:rsidRDefault="006127DB" w:rsidP="006127DB">
      <w:pPr>
        <w:pStyle w:val="NoSpacing"/>
      </w:pPr>
      <w:r>
        <w:t>12 September 2017</w:t>
      </w:r>
    </w:p>
    <w:p w:rsidR="006B2F86" w:rsidRPr="006127DB" w:rsidRDefault="006127DB" w:rsidP="00E71FC3">
      <w:pPr>
        <w:pStyle w:val="NoSpacing"/>
      </w:pPr>
    </w:p>
    <w:sectPr w:rsidR="006B2F86" w:rsidRPr="006127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7DB" w:rsidRDefault="006127DB" w:rsidP="00E71FC3">
      <w:pPr>
        <w:spacing w:after="0" w:line="240" w:lineRule="auto"/>
      </w:pPr>
      <w:r>
        <w:separator/>
      </w:r>
    </w:p>
  </w:endnote>
  <w:endnote w:type="continuationSeparator" w:id="0">
    <w:p w:rsidR="006127DB" w:rsidRDefault="006127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7DB" w:rsidRDefault="006127DB" w:rsidP="00E71FC3">
      <w:pPr>
        <w:spacing w:after="0" w:line="240" w:lineRule="auto"/>
      </w:pPr>
      <w:r>
        <w:separator/>
      </w:r>
    </w:p>
  </w:footnote>
  <w:footnote w:type="continuationSeparator" w:id="0">
    <w:p w:rsidR="006127DB" w:rsidRDefault="006127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DB"/>
    <w:rsid w:val="001A7C09"/>
    <w:rsid w:val="00577BD5"/>
    <w:rsid w:val="006127D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24F44"/>
  <w15:chartTrackingRefBased/>
  <w15:docId w15:val="{F972843F-A4B5-4D63-9E76-64E538B4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2017-09-12T14:11:00Z</dcterms:created>
  <dcterms:modified xsi:type="dcterms:W3CDTF">2017-09-12T14:15:00Z</dcterms:modified>
</cp:coreProperties>
</file>